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31C2DA94" w:rsidR="00535962" w:rsidRPr="00F7167E" w:rsidRDefault="0090790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4D" wp14:editId="41E54096">
                <wp:simplePos x="0" y="0"/>
                <wp:positionH relativeFrom="column">
                  <wp:posOffset>4649492</wp:posOffset>
                </wp:positionH>
                <wp:positionV relativeFrom="paragraph">
                  <wp:posOffset>154983</wp:posOffset>
                </wp:positionV>
                <wp:extent cx="1751921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92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91EC59D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0F028F">
                                  <w:rPr>
                                    <w:rStyle w:val="Style5"/>
                                    <w:lang w:val="es-DO"/>
                                  </w:rPr>
                                  <w:t>05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6.1pt;margin-top:12.2pt;width:137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fc4AEAAKEDAAAOAAAAZHJzL2Uyb0RvYy54bWysU1Fv0zAQfkfiP1h+p2lCR7eo6TQ2DSGN&#10;gTT4AY5jJxaJz5zdJuXXc3a6rsAb4sXy+S7ffd93l831NPRsr9AbsBXPF0vOlJXQGNtW/NvX+ze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" filled="f" stroked="f">
                <v:textbox>
                  <w:txbxContent>
                    <w:p w14:paraId="23D7106C" w14:textId="791EC59D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0F028F">
                            <w:rPr>
                              <w:rStyle w:val="Style5"/>
                              <w:lang w:val="es-DO"/>
                            </w:rPr>
                            <w:t>05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02451618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1768802359"/>
                                            </w:sdtPr>
                                            <w:sdtContent>
                                              <w:p w14:paraId="061A07D8" w14:textId="7B5F5B6E" w:rsidR="00870DB9" w:rsidRDefault="00B648BC" w:rsidP="00870DB9">
                                                <w:pPr>
                                                  <w:jc w:val="center"/>
                                                </w:pP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SUPBANCO-DAF-CM-2024-00</w:t>
                                                </w:r>
                                                <w:r w:rsidR="001F2D79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58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FAB9408" w14:textId="77777777" w:rsidR="00870DB9" w:rsidRDefault="00000000" w:rsidP="00870DB9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</w:p>
                                        </w:sdtContent>
                                      </w:sdt>
                                      <w:p w14:paraId="23D7106D" w14:textId="645AB0F9" w:rsidR="001466B0" w:rsidRPr="00535962" w:rsidRDefault="00000000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margin-left:316.25pt;margin-top:-47.3pt;width:181.7pt;height:55.2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de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0245161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68802359"/>
                                      </w:sdtPr>
                                      <w:sdtContent>
                                        <w:p w14:paraId="061A07D8" w14:textId="7B5F5B6E" w:rsidR="00870DB9" w:rsidRDefault="00B648BC" w:rsidP="00870DB9">
                                          <w:pPr>
                                            <w:jc w:val="center"/>
                                          </w:pP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SUPBANCO-DAF-CM-2024-00</w:t>
                                          </w:r>
                                          <w:r w:rsidR="001F2D79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58</w:t>
                                          </w:r>
                                        </w:p>
                                      </w:sdtContent>
                                    </w:sdt>
                                    <w:p w14:paraId="2FAB9408" w14:textId="77777777" w:rsidR="00870DB9" w:rsidRDefault="00000000" w:rsidP="00870DB9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3D7106D" w14:textId="645AB0F9" w:rsidR="001466B0" w:rsidRPr="00535962" w:rsidRDefault="00000000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2" type="#_x0000_t202" style="position:absolute;margin-left:-41.35pt;margin-top:-2.05pt;width:81pt;height:6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1V4wEAAKg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bMy6t1TiVJtfWqLFZpKpmonr526MN7BQOLm5ojDTWhi8ODD5GNqJ6exGYW7k3fp8H29rcLehhv&#10;EvtIeKYepmZipq356ygtimmgPZIchDkuFG/adIA/ORspKjX3P/YCFWf9B0uWvC2Wy5itdFi+WZd0&#10;wMtKc1kRVhJUzQNn8/Y2zHncOzS7jjrNQ7BwQzZqkxQ+szrRpzgk4afoxrxdntOr5x9s+ws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ClZJ1V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D71055" wp14:editId="428B8FB3">
                <wp:simplePos x="0" y="0"/>
                <wp:positionH relativeFrom="column">
                  <wp:posOffset>1166577</wp:posOffset>
                </wp:positionH>
                <wp:positionV relativeFrom="paragraph">
                  <wp:posOffset>24765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91.85pt;margin-top:1.95pt;width:301.5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DYMgG73AAAAAgBAAAPAAAAZHJz&#10;L2Rvd25yZXYueG1sTI/BTsMwEETvSPyDtUhcEHWgJU5CnAqQQFxb+gGb2E0i4nUUu0369ywnOI5m&#10;NPOm3C5uEGc7hd6ThodVAsJS401PrYbD1/t9BiJEJIODJ6vhYgNsq+urEgvjZ9rZ8z62gksoFKih&#10;i3EspAxNZx2GlR8tsXf0k8PIcmqlmXDmcjfIxyRJpcOeeKHD0b51tvnen5yG4+d895TP9Uc8qN0m&#10;fcVe1f6i9e3N8vIMItol/oXhF5/RoWKm2p/IBDGwztaKoxrWOQj2VZbylVrDRu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NgyAbv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4A8E8" w14:textId="77777777" w:rsidR="00FB3197" w:rsidRDefault="00FB3197" w:rsidP="001007E7">
      <w:pPr>
        <w:spacing w:after="0" w:line="240" w:lineRule="auto"/>
      </w:pPr>
      <w:r>
        <w:separator/>
      </w:r>
    </w:p>
  </w:endnote>
  <w:endnote w:type="continuationSeparator" w:id="0">
    <w:p w14:paraId="32D6D889" w14:textId="77777777" w:rsidR="00FB3197" w:rsidRDefault="00FB319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8554" w14:textId="77777777" w:rsidR="00FB3197" w:rsidRDefault="00FB3197" w:rsidP="001007E7">
      <w:pPr>
        <w:spacing w:after="0" w:line="240" w:lineRule="auto"/>
      </w:pPr>
      <w:r>
        <w:separator/>
      </w:r>
    </w:p>
  </w:footnote>
  <w:footnote w:type="continuationSeparator" w:id="0">
    <w:p w14:paraId="6F27DA26" w14:textId="77777777" w:rsidR="00FB3197" w:rsidRDefault="00FB319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028F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2D79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7744B"/>
    <w:rsid w:val="004B30DA"/>
    <w:rsid w:val="004D45A8"/>
    <w:rsid w:val="004F40FA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0DB9"/>
    <w:rsid w:val="00872C1B"/>
    <w:rsid w:val="008A487D"/>
    <w:rsid w:val="008B3AE5"/>
    <w:rsid w:val="008C388B"/>
    <w:rsid w:val="008F6E96"/>
    <w:rsid w:val="00907904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648BC"/>
    <w:rsid w:val="00B81FF0"/>
    <w:rsid w:val="00B97B51"/>
    <w:rsid w:val="00BA0007"/>
    <w:rsid w:val="00BB1D79"/>
    <w:rsid w:val="00BC1D0C"/>
    <w:rsid w:val="00BC61BD"/>
    <w:rsid w:val="00BD1586"/>
    <w:rsid w:val="00C078CB"/>
    <w:rsid w:val="00C21F8A"/>
    <w:rsid w:val="00C22DBE"/>
    <w:rsid w:val="00C5078F"/>
    <w:rsid w:val="00C55171"/>
    <w:rsid w:val="00C66D08"/>
    <w:rsid w:val="00C7470C"/>
    <w:rsid w:val="00CA0E82"/>
    <w:rsid w:val="00CA164C"/>
    <w:rsid w:val="00CA4661"/>
    <w:rsid w:val="00CB28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2C9F"/>
    <w:rsid w:val="00E53964"/>
    <w:rsid w:val="00E5591B"/>
    <w:rsid w:val="00E82502"/>
    <w:rsid w:val="00EA6B34"/>
    <w:rsid w:val="00EA7406"/>
    <w:rsid w:val="00EE1E7B"/>
    <w:rsid w:val="00EE74B5"/>
    <w:rsid w:val="00F225BF"/>
    <w:rsid w:val="00F4246C"/>
    <w:rsid w:val="00F53753"/>
    <w:rsid w:val="00F7167E"/>
    <w:rsid w:val="00F7443C"/>
    <w:rsid w:val="00F84D68"/>
    <w:rsid w:val="00F9504D"/>
    <w:rsid w:val="00FA01DC"/>
    <w:rsid w:val="00FA2AFA"/>
    <w:rsid w:val="00FB3197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23</cp:revision>
  <cp:lastPrinted>2011-03-04T18:48:00Z</cp:lastPrinted>
  <dcterms:created xsi:type="dcterms:W3CDTF">2014-01-15T13:04:00Z</dcterms:created>
  <dcterms:modified xsi:type="dcterms:W3CDTF">2024-09-05T15:33:00Z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